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B834F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MARIOT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36C934CF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Coventry. Spurrier.</w:t>
      </w:r>
    </w:p>
    <w:p w14:paraId="5FFBAB22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4E1318F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5E371E9A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The executors of John </w:t>
      </w:r>
      <w:proofErr w:type="spellStart"/>
      <w:r>
        <w:rPr>
          <w:rFonts w:cs="Times New Roman"/>
          <w:szCs w:val="24"/>
        </w:rPr>
        <w:t>Cokkes</w:t>
      </w:r>
      <w:proofErr w:type="spellEnd"/>
      <w:r>
        <w:rPr>
          <w:rFonts w:cs="Times New Roman"/>
          <w:szCs w:val="24"/>
        </w:rPr>
        <w:t xml:space="preserve"> of London(q.v.) brought a plaint of debt against</w:t>
      </w:r>
    </w:p>
    <w:p w14:paraId="039DEA1E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John </w:t>
      </w:r>
      <w:proofErr w:type="spellStart"/>
      <w:r>
        <w:rPr>
          <w:rFonts w:cs="Times New Roman"/>
          <w:szCs w:val="24"/>
        </w:rPr>
        <w:t>Lokkey</w:t>
      </w:r>
      <w:proofErr w:type="spellEnd"/>
      <w:r>
        <w:rPr>
          <w:rFonts w:cs="Times New Roman"/>
          <w:szCs w:val="24"/>
        </w:rPr>
        <w:t xml:space="preserve"> of Coventry(q.v.).</w:t>
      </w:r>
    </w:p>
    <w:p w14:paraId="5C2B3127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84842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00097E1D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737C2F4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</w:p>
    <w:p w14:paraId="013EC8C3" w14:textId="77777777" w:rsidR="00557C83" w:rsidRDefault="00557C83" w:rsidP="00557C83">
      <w:pPr>
        <w:pStyle w:val="NoSpacing"/>
        <w:tabs>
          <w:tab w:val="left" w:pos="720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May 2024</w:t>
      </w:r>
    </w:p>
    <w:p w14:paraId="5BA8D5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E9F6E2" w14:textId="77777777" w:rsidR="00557C83" w:rsidRDefault="00557C83" w:rsidP="009139A6">
      <w:r>
        <w:separator/>
      </w:r>
    </w:p>
  </w:endnote>
  <w:endnote w:type="continuationSeparator" w:id="0">
    <w:p w14:paraId="38A3E73E" w14:textId="77777777" w:rsidR="00557C83" w:rsidRDefault="00557C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719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63D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B80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2580AF" w14:textId="77777777" w:rsidR="00557C83" w:rsidRDefault="00557C83" w:rsidP="009139A6">
      <w:r>
        <w:separator/>
      </w:r>
    </w:p>
  </w:footnote>
  <w:footnote w:type="continuationSeparator" w:id="0">
    <w:p w14:paraId="501B3D52" w14:textId="77777777" w:rsidR="00557C83" w:rsidRDefault="00557C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A2D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DD2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A37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C83"/>
    <w:rsid w:val="000666E0"/>
    <w:rsid w:val="002510B7"/>
    <w:rsid w:val="00270799"/>
    <w:rsid w:val="0039151A"/>
    <w:rsid w:val="00557C8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51E86"/>
  <w15:chartTrackingRefBased/>
  <w15:docId w15:val="{D1A28DC9-E311-449F-BF86-458C4D44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57C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2024-05-30T11:56:00Z</dcterms:created>
  <dcterms:modified xsi:type="dcterms:W3CDTF">2024-05-30T11:56:00Z</dcterms:modified>
</cp:coreProperties>
</file>